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2858F6" w14:textId="77777777" w:rsidR="00466DCE" w:rsidRDefault="00466DCE" w:rsidP="00466D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CLESEROP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fl.1410-37)</w:t>
      </w:r>
    </w:p>
    <w:p w14:paraId="40E9AF22" w14:textId="77777777" w:rsidR="00466DCE" w:rsidRDefault="00466DCE" w:rsidP="00466D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Low Catton, East Riding of Yorkshire.</w:t>
      </w:r>
    </w:p>
    <w:p w14:paraId="5FF0760E" w14:textId="77777777" w:rsidR="00466DCE" w:rsidRDefault="00466DCE" w:rsidP="00466DCE">
      <w:pPr>
        <w:pStyle w:val="NoSpacing"/>
        <w:rPr>
          <w:rFonts w:cs="Times New Roman"/>
          <w:szCs w:val="24"/>
        </w:rPr>
      </w:pPr>
    </w:p>
    <w:p w14:paraId="26EDD499" w14:textId="77777777" w:rsidR="00466DCE" w:rsidRDefault="00466DCE" w:rsidP="00466DCE">
      <w:pPr>
        <w:pStyle w:val="NoSpacing"/>
        <w:rPr>
          <w:rFonts w:cs="Times New Roman"/>
          <w:szCs w:val="24"/>
        </w:rPr>
      </w:pPr>
    </w:p>
    <w:p w14:paraId="0D01BF70" w14:textId="77777777" w:rsidR="00466DCE" w:rsidRDefault="00466DCE" w:rsidP="00466D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1410</w:t>
      </w:r>
      <w:r>
        <w:rPr>
          <w:rFonts w:cs="Times New Roman"/>
          <w:szCs w:val="24"/>
        </w:rPr>
        <w:tab/>
        <w:t>He became Vicar.</w:t>
      </w:r>
    </w:p>
    <w:p w14:paraId="1719D49A" w14:textId="77777777" w:rsidR="00466DCE" w:rsidRDefault="00466DCE" w:rsidP="00466D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(from the board in the church)</w:t>
      </w:r>
    </w:p>
    <w:p w14:paraId="54FDD22A" w14:textId="77777777" w:rsidR="00466DCE" w:rsidRDefault="00466DCE" w:rsidP="00466DCE">
      <w:pPr>
        <w:pStyle w:val="NoSpacing"/>
        <w:rPr>
          <w:rFonts w:cs="Times New Roman"/>
          <w:szCs w:val="24"/>
        </w:rPr>
      </w:pPr>
    </w:p>
    <w:p w14:paraId="28747445" w14:textId="77777777" w:rsidR="00466DCE" w:rsidRDefault="00466DCE" w:rsidP="00466DCE">
      <w:pPr>
        <w:pStyle w:val="NoSpacing"/>
        <w:rPr>
          <w:rFonts w:cs="Times New Roman"/>
          <w:szCs w:val="24"/>
        </w:rPr>
      </w:pPr>
    </w:p>
    <w:p w14:paraId="169D3AD5" w14:textId="77777777" w:rsidR="00466DCE" w:rsidRDefault="00466DCE" w:rsidP="00466D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January 2025</w:t>
      </w:r>
    </w:p>
    <w:p w14:paraId="187298F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4A6A2" w14:textId="77777777" w:rsidR="00466DCE" w:rsidRDefault="00466DCE" w:rsidP="009139A6">
      <w:r>
        <w:separator/>
      </w:r>
    </w:p>
  </w:endnote>
  <w:endnote w:type="continuationSeparator" w:id="0">
    <w:p w14:paraId="33D8C45A" w14:textId="77777777" w:rsidR="00466DCE" w:rsidRDefault="00466D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26F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CFC5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87F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4C827F" w14:textId="77777777" w:rsidR="00466DCE" w:rsidRDefault="00466DCE" w:rsidP="009139A6">
      <w:r>
        <w:separator/>
      </w:r>
    </w:p>
  </w:footnote>
  <w:footnote w:type="continuationSeparator" w:id="0">
    <w:p w14:paraId="72873687" w14:textId="77777777" w:rsidR="00466DCE" w:rsidRDefault="00466D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5FB2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784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020B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CE"/>
    <w:rsid w:val="000666E0"/>
    <w:rsid w:val="002510B7"/>
    <w:rsid w:val="00270799"/>
    <w:rsid w:val="00466DC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049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D3A1F"/>
  <w15:chartTrackingRefBased/>
  <w15:docId w15:val="{F13AF89A-69A2-453B-A30C-18C66265C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2025-01-05T17:29:00Z</dcterms:created>
  <dcterms:modified xsi:type="dcterms:W3CDTF">2025-01-05T17:29:00Z</dcterms:modified>
</cp:coreProperties>
</file>